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963E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3159B7">
        <w:rPr>
          <w:b/>
          <w:i/>
          <w:noProof/>
          <w:sz w:val="28"/>
        </w:rPr>
        <w:t>1272</w:t>
      </w:r>
    </w:p>
    <w:p w14:paraId="6C0AFDA5" w14:textId="60A21733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A425E7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</w:t>
            </w:r>
            <w:r w:rsidR="005326A2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910B5" w:rsidR="001E41F3" w:rsidRPr="00410371" w:rsidRDefault="00A425E7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</w:t>
            </w:r>
            <w:r w:rsidR="003159B7">
              <w:rPr>
                <w:b/>
                <w:noProof/>
                <w:sz w:val="28"/>
              </w:rPr>
              <w:t>693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636DD" w:rsidR="001E41F3" w:rsidRPr="00410371" w:rsidRDefault="00A425E7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</w:t>
            </w:r>
            <w:r w:rsidR="00A95FE5">
              <w:rPr>
                <w:b/>
                <w:noProof/>
                <w:sz w:val="28"/>
              </w:rPr>
              <w:t>7</w:t>
            </w:r>
            <w:r w:rsidR="00FB7A5B">
              <w:rPr>
                <w:b/>
                <w:noProof/>
                <w:sz w:val="28"/>
              </w:rPr>
              <w:t>.</w:t>
            </w:r>
            <w:r w:rsidR="005326A2">
              <w:rPr>
                <w:b/>
                <w:noProof/>
                <w:sz w:val="28"/>
              </w:rPr>
              <w:t>1</w:t>
            </w:r>
            <w:r w:rsidR="00A95FE5">
              <w:rPr>
                <w:b/>
                <w:noProof/>
                <w:sz w:val="28"/>
              </w:rPr>
              <w:t>1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B8239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EB6EA3">
              <w:rPr>
                <w:noProof/>
              </w:rPr>
              <w:t>, AT&amp;T, Verizon</w:t>
            </w:r>
            <w:r w:rsidR="00373991">
              <w:rPr>
                <w:noProof/>
              </w:rPr>
              <w:t>, T-Mobile US</w:t>
            </w:r>
            <w:r w:rsidR="00EB6EA3">
              <w:rPr>
                <w:noProof/>
              </w:rPr>
              <w:t xml:space="preserve"> 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C203D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BA5EF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BF0A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95F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6706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63E92E3" w14:textId="77777777" w:rsidR="00A95FE5" w:rsidRPr="000531EE" w:rsidRDefault="00A95FE5" w:rsidP="00A95FE5">
      <w:pPr>
        <w:pStyle w:val="Heading2"/>
      </w:pPr>
      <w:bookmarkStart w:id="3" w:name="_Toc45387641"/>
      <w:bookmarkStart w:id="4" w:name="_Toc52638534"/>
      <w:bookmarkStart w:id="5" w:name="_Toc59116564"/>
      <w:bookmarkStart w:id="6" w:name="_Toc114849504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  <w:bookmarkEnd w:id="6"/>
    </w:p>
    <w:p w14:paraId="7995CB14" w14:textId="77777777" w:rsidR="00A95FE5" w:rsidRPr="000531EE" w:rsidRDefault="00A95FE5" w:rsidP="00A95FE5">
      <w:pPr>
        <w:pStyle w:val="Heading3"/>
      </w:pPr>
      <w:bookmarkStart w:id="7" w:name="_Toc45387642"/>
      <w:bookmarkStart w:id="8" w:name="_Toc52638535"/>
      <w:bookmarkStart w:id="9" w:name="_Toc59116565"/>
      <w:bookmarkStart w:id="10" w:name="_Toc114849505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7"/>
      <w:bookmarkEnd w:id="8"/>
      <w:bookmarkEnd w:id="9"/>
      <w:bookmarkEnd w:id="10"/>
    </w:p>
    <w:p w14:paraId="029CBC73" w14:textId="77777777" w:rsidR="00A95FE5" w:rsidRPr="00254DD6" w:rsidRDefault="00A95FE5" w:rsidP="00A95FE5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51F636C2" w14:textId="77777777" w:rsidR="00A95FE5" w:rsidRPr="000531EE" w:rsidRDefault="00A95FE5" w:rsidP="00A95FE5">
      <w:pPr>
        <w:pStyle w:val="Heading3"/>
      </w:pPr>
      <w:bookmarkStart w:id="11" w:name="_Toc45387643"/>
      <w:bookmarkStart w:id="12" w:name="_Toc52638536"/>
      <w:bookmarkStart w:id="13" w:name="_Toc59116566"/>
      <w:bookmarkStart w:id="14" w:name="_Toc114849506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11"/>
      <w:bookmarkEnd w:id="12"/>
      <w:bookmarkEnd w:id="13"/>
      <w:bookmarkEnd w:id="14"/>
    </w:p>
    <w:p w14:paraId="6D9F860B" w14:textId="77777777" w:rsidR="00A95FE5" w:rsidRPr="000531EE" w:rsidRDefault="00A95FE5" w:rsidP="00A95FE5">
      <w:pPr>
        <w:pStyle w:val="Heading4"/>
      </w:pPr>
      <w:bookmarkStart w:id="15" w:name="_Toc45387644"/>
      <w:bookmarkStart w:id="16" w:name="_Toc52638537"/>
      <w:bookmarkStart w:id="17" w:name="_Toc59116567"/>
      <w:bookmarkStart w:id="18" w:name="_Toc114849507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5"/>
      <w:bookmarkEnd w:id="16"/>
      <w:bookmarkEnd w:id="17"/>
      <w:bookmarkEnd w:id="18"/>
    </w:p>
    <w:p w14:paraId="1BE6557A" w14:textId="77777777" w:rsidR="00A95FE5" w:rsidRPr="00254DD6" w:rsidRDefault="00A95FE5" w:rsidP="00A95FE5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6E69D800" w14:textId="77777777" w:rsidR="00A95FE5" w:rsidRPr="00F81743" w:rsidRDefault="00A95FE5" w:rsidP="00A95FE5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6D90580E" w14:textId="77777777" w:rsidR="00A95FE5" w:rsidRPr="004C3551" w:rsidRDefault="00A95FE5" w:rsidP="00A95FE5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558F0C31" w14:textId="77777777" w:rsidR="00A95FE5" w:rsidRPr="005A1750" w:rsidRDefault="00A95FE5" w:rsidP="00A95FE5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6BD39E6C" w14:textId="4882F825" w:rsidR="00A95FE5" w:rsidRPr="00846DE5" w:rsidRDefault="00A95FE5" w:rsidP="00A95FE5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19" w:author="Anonymous" w:date="2023-05-04T12:33:00Z">
        <w:r w:rsidRPr="007468FE" w:rsidDel="00A95FE5">
          <w:rPr>
            <w:lang w:eastAsia="zh-CN"/>
          </w:rPr>
          <w:delText xml:space="preserve">select </w:delText>
        </w:r>
        <w:r w:rsidRPr="001C184A" w:rsidDel="00A95FE5">
          <w:rPr>
            <w:lang w:eastAsia="zh-CN"/>
          </w:rPr>
          <w:delText>between</w:delText>
        </w:r>
        <w:r w:rsidRPr="007468FE" w:rsidDel="00A95FE5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</w:t>
      </w:r>
      <w:proofErr w:type="gramStart"/>
      <w:r w:rsidRPr="007468FE">
        <w:rPr>
          <w:lang w:eastAsia="zh-CN"/>
        </w:rPr>
        <w:t>taking into account</w:t>
      </w:r>
      <w:proofErr w:type="gramEnd"/>
      <w:r w:rsidRPr="007468FE">
        <w:rPr>
          <w:lang w:eastAsia="zh-CN"/>
        </w:rPr>
        <w:t xml:space="preserve">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30718148" w14:textId="77777777" w:rsidR="00A95FE5" w:rsidRPr="00FF3908" w:rsidRDefault="00A95FE5" w:rsidP="00A95FE5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0D797E4D" w14:textId="77777777" w:rsidR="00A95FE5" w:rsidRPr="00FF3908" w:rsidRDefault="00A95FE5" w:rsidP="00A95FE5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08EF0CF8" w14:textId="77777777" w:rsidR="00A95FE5" w:rsidRPr="00FF3908" w:rsidRDefault="00A95FE5" w:rsidP="00A95FE5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55D13406" w14:textId="77777777" w:rsidR="00A95FE5" w:rsidRPr="00FF3908" w:rsidRDefault="00A95FE5" w:rsidP="00A95FE5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55C5B148" w14:textId="77777777" w:rsidR="00A95FE5" w:rsidRDefault="00A95FE5" w:rsidP="00A95FE5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1C2EEE9A" w14:textId="77777777" w:rsidR="00A95FE5" w:rsidRDefault="00A95FE5" w:rsidP="00A95FE5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4F843C72" w14:textId="77777777" w:rsidR="00A95FE5" w:rsidRPr="00FF3908" w:rsidRDefault="00A95FE5" w:rsidP="00A95FE5">
      <w:r w:rsidRPr="001423F8">
        <w:t>The 5G system shall support the capability to operate in licensed and/or unlicensed bands.</w:t>
      </w:r>
    </w:p>
    <w:p w14:paraId="1F0FCB97" w14:textId="77777777" w:rsidR="00A95FE5" w:rsidRPr="000531EE" w:rsidRDefault="00A95FE5" w:rsidP="00A95FE5">
      <w:pPr>
        <w:pStyle w:val="Heading4"/>
      </w:pPr>
      <w:bookmarkStart w:id="20" w:name="_Toc45387645"/>
      <w:bookmarkStart w:id="21" w:name="_Toc52638538"/>
      <w:bookmarkStart w:id="22" w:name="_Toc59116568"/>
      <w:bookmarkStart w:id="23" w:name="_Toc114849508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0"/>
      <w:bookmarkEnd w:id="21"/>
      <w:bookmarkEnd w:id="22"/>
      <w:bookmarkEnd w:id="23"/>
      <w:r w:rsidRPr="000531EE">
        <w:t xml:space="preserve"> </w:t>
      </w:r>
    </w:p>
    <w:p w14:paraId="3C022218" w14:textId="77777777" w:rsidR="00A95FE5" w:rsidRDefault="00A95FE5" w:rsidP="00A95FE5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38E2BC13" w14:textId="77777777" w:rsidR="00A95FE5" w:rsidRPr="00F81743" w:rsidRDefault="00A95FE5" w:rsidP="00A95FE5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6D55F812" w14:textId="77777777" w:rsidR="00A95FE5" w:rsidRPr="000531EE" w:rsidRDefault="00A95FE5" w:rsidP="00A95FE5">
      <w:pPr>
        <w:pStyle w:val="Heading4"/>
      </w:pPr>
      <w:bookmarkStart w:id="24" w:name="_Toc45387646"/>
      <w:bookmarkStart w:id="25" w:name="_Toc52638539"/>
      <w:bookmarkStart w:id="26" w:name="_Toc59116569"/>
      <w:bookmarkStart w:id="27" w:name="_Toc114849509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4"/>
      <w:bookmarkEnd w:id="25"/>
      <w:bookmarkEnd w:id="26"/>
      <w:bookmarkEnd w:id="27"/>
    </w:p>
    <w:p w14:paraId="161ABC35" w14:textId="77777777" w:rsidR="00A95FE5" w:rsidRPr="00F81743" w:rsidRDefault="00A95FE5" w:rsidP="00A95FE5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1AB305DD" w14:textId="77777777" w:rsidR="00A95FE5" w:rsidRDefault="00A95FE5" w:rsidP="00A95FE5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60F4A322" w14:textId="77777777" w:rsidR="00A95FE5" w:rsidRDefault="00A95FE5" w:rsidP="00A95FE5">
      <w:r>
        <w:t>A UE supporting satellite access shall be able to provide or assist in providing its location to the 5G network.</w:t>
      </w:r>
    </w:p>
    <w:p w14:paraId="242343DE" w14:textId="77777777" w:rsidR="00A95FE5" w:rsidRDefault="00A95FE5" w:rsidP="00A95FE5">
      <w:r>
        <w:lastRenderedPageBreak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7EF606E" w14:textId="77777777" w:rsidR="00A95FE5" w:rsidRDefault="00A95FE5" w:rsidP="00A95FE5">
      <w:pPr>
        <w:rPr>
          <w:lang w:eastAsia="zh-CN"/>
        </w:rPr>
      </w:pP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3553526C" w14:textId="77777777" w:rsidR="00A95FE5" w:rsidRPr="00B4768A" w:rsidRDefault="00A95FE5" w:rsidP="00A95FE5">
      <w:pPr>
        <w:pStyle w:val="Heading4"/>
      </w:pPr>
      <w:bookmarkStart w:id="28" w:name="_Toc45387647"/>
      <w:bookmarkStart w:id="29" w:name="_Toc52638540"/>
      <w:bookmarkStart w:id="30" w:name="_Toc59116570"/>
      <w:bookmarkStart w:id="31" w:name="_Toc114849510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28"/>
      <w:bookmarkEnd w:id="29"/>
      <w:bookmarkEnd w:id="30"/>
      <w:bookmarkEnd w:id="31"/>
    </w:p>
    <w:p w14:paraId="588DD9D1" w14:textId="77777777" w:rsidR="00A95FE5" w:rsidRPr="00254DD6" w:rsidRDefault="00A95FE5" w:rsidP="00A95FE5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54EA05EF" w14:textId="77777777" w:rsidR="00A95FE5" w:rsidRPr="00210F35" w:rsidRDefault="00A95FE5" w:rsidP="00A95FE5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30F287F4" w14:textId="77777777" w:rsidR="00A95FE5" w:rsidRDefault="00A95FE5" w:rsidP="00A95FE5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63566538" w14:textId="77777777" w:rsidR="00A95FE5" w:rsidRPr="007468FE" w:rsidRDefault="00A95FE5" w:rsidP="00A95FE5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44E5D0D" w14:textId="77777777" w:rsidR="0099138D" w:rsidRDefault="0099138D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1C081" w14:textId="77777777" w:rsidR="00A425E7" w:rsidRDefault="00A425E7">
      <w:r>
        <w:separator/>
      </w:r>
    </w:p>
  </w:endnote>
  <w:endnote w:type="continuationSeparator" w:id="0">
    <w:p w14:paraId="234D71A2" w14:textId="77777777" w:rsidR="00A425E7" w:rsidRDefault="00A4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F71A0" w14:textId="77777777" w:rsidR="00A425E7" w:rsidRDefault="00A425E7">
      <w:r>
        <w:separator/>
      </w:r>
    </w:p>
  </w:footnote>
  <w:footnote w:type="continuationSeparator" w:id="0">
    <w:p w14:paraId="70A74603" w14:textId="77777777" w:rsidR="00A425E7" w:rsidRDefault="00A42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159B7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3991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6CA5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1996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25E7"/>
    <w:rsid w:val="00A46E4A"/>
    <w:rsid w:val="00A47E70"/>
    <w:rsid w:val="00A50CF0"/>
    <w:rsid w:val="00A5320E"/>
    <w:rsid w:val="00A53443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5EF4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6EA3"/>
    <w:rsid w:val="00EB78CC"/>
    <w:rsid w:val="00EC7268"/>
    <w:rsid w:val="00ED0D05"/>
    <w:rsid w:val="00ED10BB"/>
    <w:rsid w:val="00ED7C92"/>
    <w:rsid w:val="00EE5958"/>
    <w:rsid w:val="00EE6F31"/>
    <w:rsid w:val="00EE7D7C"/>
    <w:rsid w:val="00EF0A7E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D1A02-FE1C-40E3-A402-082FB949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2023-05-12T14:40:00Z</dcterms:created>
  <dcterms:modified xsi:type="dcterms:W3CDTF">2023-05-12T14:40:00Z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